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9176" w14:textId="77777777" w:rsidR="000F2B3B" w:rsidRDefault="000F2B3B" w:rsidP="000F2B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48748D1" w14:textId="77777777" w:rsidR="000F2B3B" w:rsidRDefault="000F2B3B" w:rsidP="000F2B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013172" w14:textId="77777777" w:rsidR="000F2B3B" w:rsidRDefault="000F2B3B" w:rsidP="000F2B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D2D31C" w14:textId="77777777" w:rsidR="000F2B3B" w:rsidRDefault="000F2B3B" w:rsidP="000F2B3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replaced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Esturmy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on the commission of 24 March to </w:t>
      </w:r>
    </w:p>
    <w:p w14:paraId="17F993D8" w14:textId="77777777" w:rsidR="000F2B3B" w:rsidRDefault="000F2B3B" w:rsidP="000F2B3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enquire in Wiltshire touching the names of the persons bound to contribute to the subsidy granted to the King at the last Parliament. </w:t>
      </w:r>
    </w:p>
    <w:p w14:paraId="5CA9818F" w14:textId="77777777" w:rsidR="000F2B3B" w:rsidRDefault="000F2B3B" w:rsidP="000F2B3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p.260)</w:t>
      </w:r>
    </w:p>
    <w:p w14:paraId="6DDC3EB6" w14:textId="77777777" w:rsidR="000F2B3B" w:rsidRDefault="000F2B3B" w:rsidP="000F2B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EBE4F" w14:textId="77777777" w:rsidR="000F2B3B" w:rsidRDefault="000F2B3B" w:rsidP="000F2B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7AFA6" w14:textId="77777777" w:rsidR="000F2B3B" w:rsidRDefault="000F2B3B" w:rsidP="000F2B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2021</w:t>
      </w:r>
    </w:p>
    <w:p w14:paraId="5F37FA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F075F" w14:textId="77777777" w:rsidR="000F2B3B" w:rsidRDefault="000F2B3B" w:rsidP="009139A6">
      <w:r>
        <w:separator/>
      </w:r>
    </w:p>
  </w:endnote>
  <w:endnote w:type="continuationSeparator" w:id="0">
    <w:p w14:paraId="4238E22F" w14:textId="77777777" w:rsidR="000F2B3B" w:rsidRDefault="000F2B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9D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71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A3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05BF4" w14:textId="77777777" w:rsidR="000F2B3B" w:rsidRDefault="000F2B3B" w:rsidP="009139A6">
      <w:r>
        <w:separator/>
      </w:r>
    </w:p>
  </w:footnote>
  <w:footnote w:type="continuationSeparator" w:id="0">
    <w:p w14:paraId="23CBA324" w14:textId="77777777" w:rsidR="000F2B3B" w:rsidRDefault="000F2B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8F0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FB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827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B3B"/>
    <w:rsid w:val="000666E0"/>
    <w:rsid w:val="000F2B3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518F4"/>
  <w15:chartTrackingRefBased/>
  <w15:docId w15:val="{11702763-2D39-4EC3-B25E-E5C48688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2021-07-17T07:38:00Z</dcterms:created>
  <dcterms:modified xsi:type="dcterms:W3CDTF">2021-07-17T07:38:00Z</dcterms:modified>
</cp:coreProperties>
</file>